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296" w:rsidRPr="00CA7C3D" w:rsidRDefault="00866296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866296" w:rsidRPr="00CA7C3D" w:rsidRDefault="00866296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866296" w:rsidRPr="00CA7C3D" w:rsidRDefault="00866296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866296" w:rsidRPr="00CA7C3D" w:rsidRDefault="00866296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866296" w:rsidRPr="00CA7C3D" w:rsidRDefault="00866296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14.12.2022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363</w:t>
      </w:r>
    </w:p>
    <w:p w:rsidR="00866296" w:rsidRPr="00CA7C3D" w:rsidRDefault="00866296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866296" w:rsidRPr="00CA7C3D" w:rsidRDefault="00866296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Павловского сельского поселения Унечского муниципального района Брянской области</w:t>
      </w:r>
    </w:p>
    <w:p w:rsidR="00866296" w:rsidRPr="00CA7C3D" w:rsidRDefault="00866296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866296" w:rsidRPr="00FC5F2F" w:rsidRDefault="00866296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15</w:t>
      </w:r>
      <w:r w:rsidRPr="00FC5F2F">
        <w:t>.</w:t>
      </w:r>
      <w:r>
        <w:t>02</w:t>
      </w:r>
      <w:r w:rsidRPr="00FC5F2F">
        <w:t>.201</w:t>
      </w:r>
      <w:r>
        <w:t>3</w:t>
      </w:r>
      <w:r w:rsidRPr="00FC5F2F">
        <w:t xml:space="preserve"> № 4-4</w:t>
      </w:r>
      <w:r>
        <w:t>55</w:t>
      </w:r>
      <w:r w:rsidRPr="00FC5F2F">
        <w:t xml:space="preserve"> «Об утверждении Генерального плана</w:t>
      </w:r>
      <w:r>
        <w:t xml:space="preserve"> Павловского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6-32)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866296" w:rsidRDefault="00866296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866296" w:rsidRPr="00336C1F" w:rsidRDefault="00866296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866296" w:rsidRPr="00F13FF3" w:rsidRDefault="00866296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(Приложение1)</w:t>
      </w:r>
      <w:r w:rsidRPr="00F13FF3">
        <w:rPr>
          <w:lang w:eastAsia="ru-RU"/>
        </w:rPr>
        <w:t>:</w:t>
      </w:r>
    </w:p>
    <w:p w:rsidR="00866296" w:rsidRPr="00F13FF3" w:rsidRDefault="00866296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24148</w:t>
      </w:r>
      <w:r w:rsidRPr="00F13FF3">
        <w:rPr>
          <w:lang w:eastAsia="ru-RU"/>
        </w:rPr>
        <w:t>кв.м;</w:t>
      </w:r>
    </w:p>
    <w:p w:rsidR="00866296" w:rsidRPr="00F13FF3" w:rsidRDefault="00866296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Павловское</w:t>
      </w:r>
      <w:r w:rsidRPr="00F13FF3">
        <w:rPr>
          <w:lang w:eastAsia="ru-RU"/>
        </w:rPr>
        <w:t xml:space="preserve"> сельское поселение;</w:t>
      </w:r>
    </w:p>
    <w:p w:rsidR="00866296" w:rsidRPr="00F13FF3" w:rsidRDefault="00866296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 w:rsidRPr="00250EE0">
        <w:rPr>
          <w:lang w:eastAsia="ru-RU"/>
        </w:rPr>
        <w:t xml:space="preserve"> «</w:t>
      </w:r>
      <w:r>
        <w:rPr>
          <w:lang w:eastAsia="ru-RU"/>
        </w:rPr>
        <w:t>растениеводство</w:t>
      </w:r>
      <w:r w:rsidRPr="00250EE0">
        <w:rPr>
          <w:lang w:eastAsia="ru-RU"/>
        </w:rPr>
        <w:t xml:space="preserve">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</w:t>
      </w:r>
      <w:r>
        <w:rPr>
          <w:lang w:eastAsia="ru-RU"/>
        </w:rPr>
        <w:t>.8</w:t>
      </w:r>
      <w:r w:rsidRPr="00250EE0">
        <w:rPr>
          <w:lang w:eastAsia="ru-RU"/>
        </w:rPr>
        <w:t xml:space="preserve">;  </w:t>
      </w:r>
    </w:p>
    <w:p w:rsidR="00866296" w:rsidRDefault="00866296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866296" w:rsidRPr="00250EE0" w:rsidRDefault="00866296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2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2</w:t>
      </w:r>
      <w:r w:rsidRPr="00250EE0">
        <w:rPr>
          <w:lang w:eastAsia="ru-RU"/>
        </w:rPr>
        <w:t>):</w:t>
      </w:r>
    </w:p>
    <w:p w:rsidR="00866296" w:rsidRPr="00250EE0" w:rsidRDefault="00866296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69146</w:t>
      </w:r>
      <w:r w:rsidRPr="00250EE0">
        <w:rPr>
          <w:lang w:eastAsia="ru-RU"/>
        </w:rPr>
        <w:t>кв.м;</w:t>
      </w:r>
    </w:p>
    <w:p w:rsidR="00866296" w:rsidRPr="00250EE0" w:rsidRDefault="00866296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Павловское </w:t>
      </w:r>
      <w:r w:rsidRPr="00250EE0">
        <w:rPr>
          <w:lang w:eastAsia="ru-RU"/>
        </w:rPr>
        <w:t>сельское  поселение;</w:t>
      </w:r>
    </w:p>
    <w:p w:rsidR="00866296" w:rsidRPr="00250EE0" w:rsidRDefault="00866296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bookmarkStart w:id="1" w:name="_Hlk118204079"/>
      <w:r w:rsidRPr="00250EE0">
        <w:rPr>
          <w:lang w:eastAsia="ru-RU"/>
        </w:rPr>
        <w:t xml:space="preserve">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bookmarkEnd w:id="1"/>
    <w:p w:rsidR="00866296" w:rsidRDefault="00866296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866296" w:rsidRPr="00250EE0" w:rsidRDefault="00866296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3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3</w:t>
      </w:r>
      <w:r w:rsidRPr="00250EE0">
        <w:rPr>
          <w:lang w:eastAsia="ru-RU"/>
        </w:rPr>
        <w:t>):</w:t>
      </w:r>
    </w:p>
    <w:p w:rsidR="00866296" w:rsidRPr="00250EE0" w:rsidRDefault="00866296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25010</w:t>
      </w:r>
      <w:r w:rsidRPr="00250EE0">
        <w:rPr>
          <w:lang w:eastAsia="ru-RU"/>
        </w:rPr>
        <w:t>кв.м;</w:t>
      </w:r>
    </w:p>
    <w:p w:rsidR="00866296" w:rsidRPr="00250EE0" w:rsidRDefault="00866296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Павловское </w:t>
      </w:r>
      <w:r w:rsidRPr="00250EE0">
        <w:rPr>
          <w:lang w:eastAsia="ru-RU"/>
        </w:rPr>
        <w:t>сельское  поселение;</w:t>
      </w:r>
    </w:p>
    <w:p w:rsidR="00866296" w:rsidRPr="00250EE0" w:rsidRDefault="00866296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</w:t>
      </w:r>
      <w:bookmarkStart w:id="2" w:name="_Hlk118199630"/>
      <w:r w:rsidRPr="00250EE0">
        <w:rPr>
          <w:lang w:eastAsia="ru-RU"/>
        </w:rPr>
        <w:t xml:space="preserve">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  <w:bookmarkEnd w:id="2"/>
    </w:p>
    <w:p w:rsidR="00866296" w:rsidRPr="00250EE0" w:rsidRDefault="00866296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866296" w:rsidRPr="00250EE0" w:rsidRDefault="00866296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4.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4</w:t>
      </w:r>
      <w:r w:rsidRPr="00250EE0">
        <w:rPr>
          <w:lang w:eastAsia="ru-RU"/>
        </w:rPr>
        <w:t>):</w:t>
      </w:r>
    </w:p>
    <w:p w:rsidR="00866296" w:rsidRPr="00250EE0" w:rsidRDefault="00866296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площадь земельного  участка:</w:t>
      </w:r>
      <w:r>
        <w:rPr>
          <w:lang w:eastAsia="ru-RU"/>
        </w:rPr>
        <w:t>134942</w:t>
      </w:r>
      <w:r w:rsidRPr="00250EE0">
        <w:rPr>
          <w:lang w:eastAsia="ru-RU"/>
        </w:rPr>
        <w:t>кв.м;</w:t>
      </w:r>
    </w:p>
    <w:p w:rsidR="00866296" w:rsidRPr="00250EE0" w:rsidRDefault="00866296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Павловское </w:t>
      </w:r>
      <w:r w:rsidRPr="00250EE0">
        <w:rPr>
          <w:lang w:eastAsia="ru-RU"/>
        </w:rPr>
        <w:t>сельское  поселение;</w:t>
      </w:r>
    </w:p>
    <w:p w:rsidR="00866296" w:rsidRDefault="00866296" w:rsidP="00102B37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r>
        <w:rPr>
          <w:lang w:eastAsia="ru-RU"/>
        </w:rPr>
        <w:t xml:space="preserve">: </w:t>
      </w:r>
      <w:r w:rsidRPr="00250EE0">
        <w:rPr>
          <w:lang w:eastAsia="ru-RU"/>
        </w:rPr>
        <w:t xml:space="preserve">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866296" w:rsidRDefault="00866296" w:rsidP="00102B37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866296" w:rsidRPr="00250EE0" w:rsidRDefault="00866296" w:rsidP="00BE10FA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>5</w:t>
      </w:r>
      <w:r w:rsidRPr="00250EE0">
        <w:rPr>
          <w:lang w:eastAsia="ru-RU"/>
        </w:rPr>
        <w:t>):</w:t>
      </w:r>
    </w:p>
    <w:p w:rsidR="00866296" w:rsidRPr="00250EE0" w:rsidRDefault="00866296" w:rsidP="00BE10FA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площадь земельного  участка:</w:t>
      </w:r>
      <w:r>
        <w:rPr>
          <w:lang w:eastAsia="ru-RU"/>
        </w:rPr>
        <w:t xml:space="preserve"> 353 439</w:t>
      </w:r>
      <w:r w:rsidRPr="00250EE0">
        <w:rPr>
          <w:lang w:eastAsia="ru-RU"/>
        </w:rPr>
        <w:t>кв.м;</w:t>
      </w:r>
    </w:p>
    <w:p w:rsidR="00866296" w:rsidRPr="00250EE0" w:rsidRDefault="00866296" w:rsidP="00BE10FA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Павловское </w:t>
      </w:r>
      <w:r w:rsidRPr="00250EE0">
        <w:rPr>
          <w:lang w:eastAsia="ru-RU"/>
        </w:rPr>
        <w:t>сельское  поселение;</w:t>
      </w:r>
    </w:p>
    <w:p w:rsidR="00866296" w:rsidRDefault="00866296" w:rsidP="00102B37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r>
        <w:rPr>
          <w:lang w:eastAsia="ru-RU"/>
        </w:rPr>
        <w:t xml:space="preserve">: </w:t>
      </w:r>
      <w:r w:rsidRPr="00250EE0">
        <w:rPr>
          <w:lang w:eastAsia="ru-RU"/>
        </w:rPr>
        <w:t xml:space="preserve">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866296" w:rsidRPr="00F13FF3" w:rsidRDefault="00866296" w:rsidP="00102B37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bookmarkEnd w:id="0"/>
    <w:p w:rsidR="00866296" w:rsidRPr="00F13FF3" w:rsidRDefault="00866296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6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ые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ки</w:t>
      </w:r>
      <w:r w:rsidRPr="00F13FF3">
        <w:rPr>
          <w:lang w:eastAsia="ru-RU"/>
        </w:rPr>
        <w:t xml:space="preserve">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-5</w:t>
      </w:r>
      <w:r w:rsidRPr="00F13FF3">
        <w:rPr>
          <w:lang w:eastAsia="ru-RU"/>
        </w:rPr>
        <w:t xml:space="preserve">  настоящего постановления, в соответствии с действующим законодательством.</w:t>
      </w:r>
    </w:p>
    <w:p w:rsidR="00866296" w:rsidRPr="00F13FF3" w:rsidRDefault="00866296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7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F13FF3">
        <w:rPr>
          <w:lang w:eastAsia="ru-RU"/>
        </w:rPr>
        <w:t>, указанн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-5</w:t>
      </w:r>
      <w:r w:rsidRPr="00F13FF3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866296" w:rsidRPr="0050051F" w:rsidRDefault="00866296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8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ых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50051F">
        <w:rPr>
          <w:lang w:eastAsia="ru-RU"/>
        </w:rPr>
        <w:t xml:space="preserve"> составляет два года.</w:t>
      </w:r>
    </w:p>
    <w:p w:rsidR="00866296" w:rsidRDefault="00866296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9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866296" w:rsidRPr="0050051F" w:rsidRDefault="00866296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10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866296" w:rsidRDefault="00866296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11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 xml:space="preserve">оставляю за собой. </w:t>
      </w:r>
    </w:p>
    <w:p w:rsidR="00866296" w:rsidRDefault="00866296" w:rsidP="00095619">
      <w:pPr>
        <w:spacing w:line="240" w:lineRule="auto"/>
        <w:jc w:val="both"/>
        <w:rPr>
          <w:lang w:eastAsia="ru-RU"/>
        </w:rPr>
      </w:pPr>
    </w:p>
    <w:p w:rsidR="00866296" w:rsidRPr="0050051F" w:rsidRDefault="00866296" w:rsidP="00095619">
      <w:pPr>
        <w:spacing w:line="240" w:lineRule="auto"/>
        <w:rPr>
          <w:lang w:eastAsia="ru-RU"/>
        </w:rPr>
      </w:pPr>
      <w:r>
        <w:rPr>
          <w:lang w:eastAsia="ru-RU"/>
        </w:rPr>
        <w:t xml:space="preserve">Исполняющая обязанности главы </w:t>
      </w:r>
      <w:r w:rsidRPr="0050051F">
        <w:rPr>
          <w:lang w:eastAsia="ru-RU"/>
        </w:rPr>
        <w:t xml:space="preserve"> администрации района              </w:t>
      </w:r>
      <w:r>
        <w:rPr>
          <w:lang w:eastAsia="ru-RU"/>
        </w:rPr>
        <w:t xml:space="preserve">                              И.М. Волкович</w:t>
      </w:r>
    </w:p>
    <w:sectPr w:rsidR="00866296" w:rsidRPr="0050051F" w:rsidSect="0073140C">
      <w:pgSz w:w="11906" w:h="16838" w:code="9"/>
      <w:pgMar w:top="709" w:right="567" w:bottom="142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6296" w:rsidRDefault="00866296" w:rsidP="006F0F01">
      <w:pPr>
        <w:spacing w:line="240" w:lineRule="auto"/>
      </w:pPr>
      <w:r>
        <w:separator/>
      </w:r>
    </w:p>
  </w:endnote>
  <w:endnote w:type="continuationSeparator" w:id="1">
    <w:p w:rsidR="00866296" w:rsidRDefault="00866296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6296" w:rsidRDefault="00866296" w:rsidP="006F0F01">
      <w:pPr>
        <w:spacing w:line="240" w:lineRule="auto"/>
      </w:pPr>
      <w:r>
        <w:separator/>
      </w:r>
    </w:p>
  </w:footnote>
  <w:footnote w:type="continuationSeparator" w:id="1">
    <w:p w:rsidR="00866296" w:rsidRDefault="00866296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4A94"/>
    <w:rsid w:val="00032503"/>
    <w:rsid w:val="00060422"/>
    <w:rsid w:val="00061BCE"/>
    <w:rsid w:val="00067840"/>
    <w:rsid w:val="00073686"/>
    <w:rsid w:val="00095619"/>
    <w:rsid w:val="000C24D9"/>
    <w:rsid w:val="000C5ECC"/>
    <w:rsid w:val="000D5161"/>
    <w:rsid w:val="000F29FE"/>
    <w:rsid w:val="00102B37"/>
    <w:rsid w:val="0010643C"/>
    <w:rsid w:val="00120638"/>
    <w:rsid w:val="001A43AC"/>
    <w:rsid w:val="001B11B3"/>
    <w:rsid w:val="001B5E70"/>
    <w:rsid w:val="001F0C9A"/>
    <w:rsid w:val="00250EE0"/>
    <w:rsid w:val="00263661"/>
    <w:rsid w:val="002667AF"/>
    <w:rsid w:val="00296FBB"/>
    <w:rsid w:val="00321FFA"/>
    <w:rsid w:val="00336C1F"/>
    <w:rsid w:val="00370C22"/>
    <w:rsid w:val="00372606"/>
    <w:rsid w:val="003D6C4B"/>
    <w:rsid w:val="00453CB3"/>
    <w:rsid w:val="00480486"/>
    <w:rsid w:val="00484E3B"/>
    <w:rsid w:val="004919E2"/>
    <w:rsid w:val="0049672E"/>
    <w:rsid w:val="004A1C49"/>
    <w:rsid w:val="004A3CDD"/>
    <w:rsid w:val="004A5D0A"/>
    <w:rsid w:val="004F4E78"/>
    <w:rsid w:val="0050051F"/>
    <w:rsid w:val="00523E6E"/>
    <w:rsid w:val="00544245"/>
    <w:rsid w:val="005538FA"/>
    <w:rsid w:val="00557778"/>
    <w:rsid w:val="0057130B"/>
    <w:rsid w:val="00575062"/>
    <w:rsid w:val="00587744"/>
    <w:rsid w:val="005B7825"/>
    <w:rsid w:val="005C384D"/>
    <w:rsid w:val="005F32CF"/>
    <w:rsid w:val="005F3D37"/>
    <w:rsid w:val="00664215"/>
    <w:rsid w:val="0069515C"/>
    <w:rsid w:val="006B355E"/>
    <w:rsid w:val="006B5B5F"/>
    <w:rsid w:val="006C486D"/>
    <w:rsid w:val="006D1CA3"/>
    <w:rsid w:val="006E6110"/>
    <w:rsid w:val="006F0F01"/>
    <w:rsid w:val="006F3730"/>
    <w:rsid w:val="0073140C"/>
    <w:rsid w:val="00764993"/>
    <w:rsid w:val="007A593A"/>
    <w:rsid w:val="00817FCC"/>
    <w:rsid w:val="00835A51"/>
    <w:rsid w:val="00853FF7"/>
    <w:rsid w:val="00866296"/>
    <w:rsid w:val="00884B6E"/>
    <w:rsid w:val="008C49C1"/>
    <w:rsid w:val="008E3600"/>
    <w:rsid w:val="008F4FB4"/>
    <w:rsid w:val="00922FB4"/>
    <w:rsid w:val="009257BE"/>
    <w:rsid w:val="0093456D"/>
    <w:rsid w:val="00957BBE"/>
    <w:rsid w:val="009E0AD9"/>
    <w:rsid w:val="00A05550"/>
    <w:rsid w:val="00A870FE"/>
    <w:rsid w:val="00A907A8"/>
    <w:rsid w:val="00AA779F"/>
    <w:rsid w:val="00AE56E3"/>
    <w:rsid w:val="00B0658B"/>
    <w:rsid w:val="00B340BA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E10FA"/>
    <w:rsid w:val="00BF05C8"/>
    <w:rsid w:val="00C14927"/>
    <w:rsid w:val="00C17BCE"/>
    <w:rsid w:val="00C208A1"/>
    <w:rsid w:val="00C27A5F"/>
    <w:rsid w:val="00C64F97"/>
    <w:rsid w:val="00C85A88"/>
    <w:rsid w:val="00CA7C3D"/>
    <w:rsid w:val="00CB2D14"/>
    <w:rsid w:val="00D07175"/>
    <w:rsid w:val="00D71959"/>
    <w:rsid w:val="00DB1419"/>
    <w:rsid w:val="00DB1AC0"/>
    <w:rsid w:val="00DC310F"/>
    <w:rsid w:val="00DC35FF"/>
    <w:rsid w:val="00DE4856"/>
    <w:rsid w:val="00E41AF8"/>
    <w:rsid w:val="00E474A3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0BA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282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194</TotalTime>
  <Pages>2</Pages>
  <Words>864</Words>
  <Characters>4930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38</cp:revision>
  <cp:lastPrinted>2022-12-15T08:44:00Z</cp:lastPrinted>
  <dcterms:created xsi:type="dcterms:W3CDTF">2021-06-24T09:26:00Z</dcterms:created>
  <dcterms:modified xsi:type="dcterms:W3CDTF">2022-12-29T13:08:00Z</dcterms:modified>
</cp:coreProperties>
</file>